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7BC53" w14:textId="457DC23F" w:rsidR="00505FE4" w:rsidRPr="005216C9" w:rsidRDefault="00505FE4" w:rsidP="00A4490B">
      <w:pPr>
        <w:pStyle w:val="Tytu"/>
        <w:ind w:right="707"/>
        <w:jc w:val="left"/>
        <w:rPr>
          <w:szCs w:val="24"/>
        </w:rPr>
      </w:pPr>
    </w:p>
    <w:p w14:paraId="71D062D0" w14:textId="77777777" w:rsidR="00505FE4" w:rsidRPr="005216C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216C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5216C9" w14:paraId="34B9284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26BBB46" w14:textId="77777777" w:rsidR="00505FE4" w:rsidRPr="005216C9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540E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Nazwa modułu (bloku przedmiotów): </w:t>
            </w:r>
          </w:p>
          <w:p w14:paraId="40317EF1" w14:textId="77777777" w:rsidR="009A1A6D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PRZEDMIOT HUMANISTYCZNY</w:t>
            </w:r>
            <w:r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5DFC5EE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Kod modułu:</w:t>
            </w:r>
          </w:p>
        </w:tc>
      </w:tr>
      <w:tr w:rsidR="00505FE4" w:rsidRPr="005216C9" w14:paraId="43B793D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4A3BED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5AB" w14:textId="77777777" w:rsidR="00505FE4" w:rsidRPr="005216C9" w:rsidRDefault="00505FE4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Nazwa przedmiotu: </w:t>
            </w:r>
          </w:p>
          <w:p w14:paraId="63511167" w14:textId="77777777" w:rsidR="009A1A6D" w:rsidRPr="005216C9" w:rsidRDefault="009A1A6D" w:rsidP="009A1A6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  <w:b/>
                <w:bCs/>
              </w:rPr>
              <w:t>Przedmiot humanistyczny do wyboru II</w:t>
            </w:r>
            <w:r w:rsidRPr="005216C9">
              <w:rPr>
                <w:rStyle w:val="eop"/>
              </w:rPr>
              <w:t> </w:t>
            </w:r>
          </w:p>
          <w:p w14:paraId="381585EB" w14:textId="77777777" w:rsidR="00505FE4" w:rsidRPr="005216C9" w:rsidRDefault="009A1A6D" w:rsidP="009A1A6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  <w:b/>
                <w:bCs/>
              </w:rPr>
              <w:t>Pisać sprawnie i poprawnie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CBF589F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Kod przedmiotu:</w:t>
            </w:r>
          </w:p>
        </w:tc>
      </w:tr>
      <w:tr w:rsidR="00505FE4" w:rsidRPr="005216C9" w14:paraId="1A3C14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AF9544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FE3CB4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Nazwa jednostki organizacyjnej prowadzącej przedmiot / moduł:</w:t>
            </w:r>
          </w:p>
          <w:p w14:paraId="4A6B878D" w14:textId="77777777" w:rsidR="00505FE4" w:rsidRPr="005216C9" w:rsidRDefault="00A0655B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216C9" w14:paraId="22CD1C3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FD6BC0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983244" w14:textId="577C8954" w:rsidR="00505FE4" w:rsidRPr="005216C9" w:rsidRDefault="00505FE4" w:rsidP="003D4723">
            <w:pPr>
              <w:rPr>
                <w:b/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Nazwa kierunku:</w:t>
            </w:r>
            <w:r w:rsidR="009A1A6D" w:rsidRPr="005216C9">
              <w:rPr>
                <w:sz w:val="24"/>
                <w:szCs w:val="24"/>
              </w:rPr>
              <w:t xml:space="preserve"> </w:t>
            </w:r>
            <w:r w:rsidR="003D4723">
              <w:rPr>
                <w:sz w:val="24"/>
                <w:szCs w:val="24"/>
              </w:rPr>
              <w:br/>
            </w:r>
            <w:r w:rsidR="009A1A6D" w:rsidRPr="005216C9">
              <w:rPr>
                <w:rStyle w:val="normaltextrun"/>
                <w:b/>
                <w:bCs/>
                <w:color w:val="000000"/>
                <w:bdr w:val="none" w:sz="0" w:space="0" w:color="auto" w:frame="1"/>
              </w:rPr>
              <w:t>INFORMATYKA</w:t>
            </w:r>
          </w:p>
        </w:tc>
      </w:tr>
      <w:tr w:rsidR="00505FE4" w:rsidRPr="005216C9" w14:paraId="0EAEB64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F5433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0DFE8C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Nazwa specjalności:</w:t>
            </w:r>
            <w:r w:rsidR="00A0655B" w:rsidRPr="005216C9">
              <w:rPr>
                <w:sz w:val="24"/>
                <w:szCs w:val="24"/>
              </w:rPr>
              <w:t xml:space="preserve"> /niewłaściwe skasować/</w:t>
            </w:r>
          </w:p>
          <w:p w14:paraId="77EB086A" w14:textId="15E43334" w:rsidR="00505FE4" w:rsidRPr="005216C9" w:rsidRDefault="00A0655B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Administracja systemów i sieci komputerowych</w:t>
            </w:r>
            <w:r w:rsidRPr="005216C9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5216C9" w14:paraId="43561BE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92BD3E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E75D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Forma studiów:</w:t>
            </w:r>
          </w:p>
          <w:p w14:paraId="2222AD95" w14:textId="5D080C5C" w:rsidR="00505FE4" w:rsidRPr="005216C9" w:rsidRDefault="0092625A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nie</w:t>
            </w:r>
            <w:r w:rsidR="009A1A6D"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stacjonarne</w:t>
            </w:r>
            <w:r w:rsidR="009A1A6D"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FBF5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Profil kształcenia:</w:t>
            </w:r>
          </w:p>
          <w:p w14:paraId="27F39CC7" w14:textId="77777777" w:rsidR="00505FE4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PRAKTYCZNY</w:t>
            </w:r>
            <w:r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D24FAA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Poziom studiów:</w:t>
            </w:r>
          </w:p>
          <w:p w14:paraId="6A4710A3" w14:textId="77777777" w:rsidR="009A1A6D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STUDIA I STOPNIA</w:t>
            </w:r>
            <w:r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505FE4" w:rsidRPr="005216C9" w14:paraId="50176D1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7A1D5A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DFC2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Rok / semestr: </w:t>
            </w:r>
          </w:p>
          <w:p w14:paraId="67C8FC0D" w14:textId="77777777" w:rsidR="00505FE4" w:rsidRPr="005216C9" w:rsidRDefault="009A1A6D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4/8</w:t>
            </w:r>
            <w:r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21D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Status przedmiotu /modułu:</w:t>
            </w:r>
          </w:p>
          <w:p w14:paraId="087891E3" w14:textId="77777777" w:rsidR="00505FE4" w:rsidRPr="005216C9" w:rsidRDefault="009A1A6D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WYBIERALNY</w:t>
            </w:r>
            <w:r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8172A8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Język przedmiotu / modułu:</w:t>
            </w:r>
          </w:p>
          <w:p w14:paraId="45184B8E" w14:textId="77777777" w:rsidR="00505FE4" w:rsidRPr="005216C9" w:rsidRDefault="009A1A6D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hd w:val="clear" w:color="auto" w:fill="FFFFFF"/>
              </w:rPr>
              <w:t>POLSKI</w:t>
            </w:r>
            <w:r w:rsidRPr="005216C9"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505FE4" w:rsidRPr="005216C9" w14:paraId="735F109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C0D16A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A2FA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  <w:p w14:paraId="6D2F37FE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100C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711B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DCFF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E15A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14CF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521E3F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inne </w:t>
            </w:r>
            <w:r w:rsidRPr="005216C9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5216C9" w14:paraId="49BF947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0BF8BA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51ADE4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8F81E" w14:textId="47DC4FE1" w:rsidR="00505FE4" w:rsidRPr="005216C9" w:rsidRDefault="0062692C" w:rsidP="00F77DC4">
            <w:pPr>
              <w:jc w:val="center"/>
              <w:rPr>
                <w:b/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36D24" w14:textId="3A396B76" w:rsidR="00505FE4" w:rsidRPr="005216C9" w:rsidRDefault="0062692C" w:rsidP="00F77DC4">
            <w:pPr>
              <w:jc w:val="center"/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EDA8B" w14:textId="77777777" w:rsidR="00505FE4" w:rsidRPr="005216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2BF85" w14:textId="77777777" w:rsidR="00505FE4" w:rsidRPr="005216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0D8F" w14:textId="77777777" w:rsidR="00505FE4" w:rsidRPr="005216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70249" w14:textId="77777777" w:rsidR="00505FE4" w:rsidRPr="005216C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5AF9370" w14:textId="77777777" w:rsidR="00505FE4" w:rsidRPr="005216C9" w:rsidRDefault="00505FE4" w:rsidP="00505FE4">
      <w:pPr>
        <w:rPr>
          <w:sz w:val="24"/>
          <w:szCs w:val="24"/>
        </w:rPr>
      </w:pPr>
    </w:p>
    <w:p w14:paraId="4BB81357" w14:textId="77777777" w:rsidR="00505FE4" w:rsidRPr="005216C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5216C9" w14:paraId="7688EDC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E0C5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DE28C" w14:textId="77777777" w:rsidR="00505FE4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dr Aneta Lica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030ECF2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9C3F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Prowadzący zajęcia*</w:t>
            </w:r>
          </w:p>
          <w:p w14:paraId="6AD227E0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50BA7B" w14:textId="77777777" w:rsidR="00505FE4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dr Aneta Lica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6F52A86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2C02" w14:textId="77777777" w:rsidR="00505FE4" w:rsidRPr="005216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2EB4" w14:textId="77777777" w:rsidR="00505FE4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Zapoznanie studentów z najważniejszymi ogólnymi zagadnieniami związanymi z wiedzą o języku polskim, poprawnością językową, zasadami językowego opracowania pracy dyplomowej.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39A915D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13384E" w14:textId="77777777" w:rsidR="00505FE4" w:rsidRPr="005216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3EDDD" w14:textId="77777777" w:rsidR="00505FE4" w:rsidRPr="005216C9" w:rsidRDefault="009A1A6D" w:rsidP="00F77DC4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Brak.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26B7E227" w14:textId="77777777" w:rsidR="00505FE4" w:rsidRPr="005216C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216C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76BAE1C" w14:textId="77777777" w:rsidR="00505FE4" w:rsidRPr="005216C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216C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9034DFF" w14:textId="77777777" w:rsidR="00505FE4" w:rsidRPr="005216C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5216C9" w14:paraId="7C61A6AD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ED42A26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5216C9" w14:paraId="78F33BD0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4447DD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85BD6E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4C0FE20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Kod kierunkowego efektu </w:t>
            </w:r>
          </w:p>
          <w:p w14:paraId="6AE1F14E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uczenia się</w:t>
            </w:r>
          </w:p>
        </w:tc>
      </w:tr>
      <w:tr w:rsidR="00505FE4" w:rsidRPr="005216C9" w14:paraId="0609BE8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A81" w14:textId="77777777" w:rsidR="00505FE4" w:rsidRPr="005216C9" w:rsidRDefault="009A1A6D" w:rsidP="009A1A6D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F22C3" w14:textId="77777777" w:rsidR="00505FE4" w:rsidRPr="005216C9" w:rsidRDefault="009A1A6D" w:rsidP="009A1A6D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Student odtwarza w sposób uporządkowany podstawową wiedzę o języku polskim.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5931E" w14:textId="77777777" w:rsidR="00505FE4" w:rsidRPr="005216C9" w:rsidRDefault="009A1A6D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K_W17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1E816D1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967" w14:textId="77777777" w:rsidR="00505FE4" w:rsidRPr="005216C9" w:rsidRDefault="009A1A6D" w:rsidP="009A1A6D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A70305" w14:textId="77777777" w:rsidR="00505FE4" w:rsidRPr="005216C9" w:rsidRDefault="009A1A6D" w:rsidP="009A1A6D">
            <w:pPr>
              <w:jc w:val="both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Odtwarza i stosuje wiedzę z zakresu kultury języka i stylistyki języka polskiego, niezbędną w procesie rozpoznawania i wyboru określonych sposobów, norm i procedur wykorzystywanych w konstruowaniu tekstów.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B9F0C" w14:textId="77777777" w:rsidR="00505FE4" w:rsidRPr="005216C9" w:rsidRDefault="009A1A6D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K_W17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17A5C66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6C24" w14:textId="77777777" w:rsidR="00505FE4" w:rsidRPr="005216C9" w:rsidRDefault="009A1A6D" w:rsidP="009A1A6D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DA7585" w14:textId="77777777" w:rsidR="00505FE4" w:rsidRPr="005216C9" w:rsidRDefault="009A1A6D" w:rsidP="009A1A6D">
            <w:pPr>
              <w:jc w:val="both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Konstruuje i redaguje prace pisemne w języku polskim o różnej formie, dbając o kompozycję i poprawność językową. 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B645B" w14:textId="77777777" w:rsidR="00505FE4" w:rsidRPr="005216C9" w:rsidRDefault="009A1A6D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K_U01, K_U04</w:t>
            </w:r>
          </w:p>
        </w:tc>
      </w:tr>
      <w:tr w:rsidR="00505FE4" w:rsidRPr="005216C9" w14:paraId="34E718F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3B4" w14:textId="77777777" w:rsidR="00505FE4" w:rsidRPr="005216C9" w:rsidRDefault="009A1A6D" w:rsidP="009A1A6D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8A9CD0" w14:textId="77777777" w:rsidR="00505FE4" w:rsidRPr="005216C9" w:rsidRDefault="00110FCD" w:rsidP="00110FCD">
            <w:pPr>
              <w:jc w:val="both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Potrafi krytycznie weryfikować i przeformułowywać swoje stanowiska i sądy.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EAB1B" w14:textId="77777777" w:rsidR="00505FE4" w:rsidRPr="005216C9" w:rsidRDefault="00110FCD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K_K02, K_K06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083D616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A696466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5216C9" w14:paraId="3BC8410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5CE05FB" w14:textId="77777777" w:rsidR="00505FE4" w:rsidRPr="005216C9" w:rsidRDefault="00505FE4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5216C9" w14:paraId="72C7AEAC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71B8B4" w14:textId="77777777" w:rsidR="00505FE4" w:rsidRPr="005216C9" w:rsidRDefault="00505FE4" w:rsidP="005216C9">
            <w:pPr>
              <w:pStyle w:val="paragraph"/>
              <w:spacing w:before="0" w:beforeAutospacing="0" w:after="0" w:afterAutospacing="0"/>
              <w:ind w:left="1800"/>
              <w:textAlignment w:val="baseline"/>
            </w:pPr>
          </w:p>
        </w:tc>
      </w:tr>
      <w:tr w:rsidR="00505FE4" w:rsidRPr="005216C9" w14:paraId="16B0942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1850227" w14:textId="77777777" w:rsidR="00505FE4" w:rsidRPr="005216C9" w:rsidRDefault="00505FE4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FE4" w:rsidRPr="005216C9" w14:paraId="690569B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0DDA85" w14:textId="77777777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Elementy poprawności w zakresie fleksji i składni. </w:t>
            </w:r>
            <w:r w:rsidRPr="005216C9">
              <w:rPr>
                <w:rStyle w:val="eop"/>
              </w:rPr>
              <w:t> </w:t>
            </w:r>
          </w:p>
          <w:p w14:paraId="7384C6C0" w14:textId="77777777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Poprawność ortograficzna i interpunkcyjna.</w:t>
            </w:r>
            <w:r w:rsidRPr="005216C9">
              <w:rPr>
                <w:rStyle w:val="eop"/>
              </w:rPr>
              <w:t> </w:t>
            </w:r>
          </w:p>
          <w:p w14:paraId="1F81B2C8" w14:textId="77777777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Zasób leksykalny polszczyzny. </w:t>
            </w:r>
            <w:r w:rsidRPr="005216C9">
              <w:rPr>
                <w:rStyle w:val="eop"/>
              </w:rPr>
              <w:t> </w:t>
            </w:r>
          </w:p>
          <w:p w14:paraId="561B6EA8" w14:textId="77777777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5216C9">
              <w:rPr>
                <w:rStyle w:val="normaltextrun"/>
              </w:rPr>
              <w:t>Frazeologizmy i przysłowia. </w:t>
            </w:r>
            <w:r w:rsidRPr="005216C9">
              <w:rPr>
                <w:rStyle w:val="eop"/>
              </w:rPr>
              <w:t> </w:t>
            </w:r>
          </w:p>
          <w:p w14:paraId="51B6B3CA" w14:textId="77777777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216C9">
              <w:rPr>
                <w:rStyle w:val="normaltextrun"/>
              </w:rPr>
              <w:t xml:space="preserve">Relacje znaczeniowe między wyrazami </w:t>
            </w:r>
          </w:p>
          <w:p w14:paraId="02D96D10" w14:textId="401A72E6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Style funkcjonalne we współczesnej polszczyźnie. </w:t>
            </w:r>
            <w:r w:rsidRPr="005216C9">
              <w:rPr>
                <w:rStyle w:val="eop"/>
              </w:rPr>
              <w:t> </w:t>
            </w:r>
          </w:p>
          <w:p w14:paraId="6A399F67" w14:textId="77777777" w:rsidR="00F10BBE" w:rsidRPr="005216C9" w:rsidRDefault="00F10BBE" w:rsidP="00F10BBE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Zapis bibliograficzny, przypisy, cytowanie w pracy licencjackiej.</w:t>
            </w:r>
            <w:r w:rsidRPr="005216C9">
              <w:rPr>
                <w:rStyle w:val="eop"/>
              </w:rPr>
              <w:t> </w:t>
            </w:r>
          </w:p>
          <w:p w14:paraId="0F311528" w14:textId="3FA53326" w:rsidR="00505FE4" w:rsidRPr="005216C9" w:rsidRDefault="00505FE4" w:rsidP="00F10BBE">
            <w:pPr>
              <w:pStyle w:val="paragraph"/>
              <w:spacing w:before="0" w:beforeAutospacing="0" w:after="0" w:afterAutospacing="0"/>
              <w:ind w:left="1080"/>
              <w:textAlignment w:val="baseline"/>
            </w:pPr>
          </w:p>
        </w:tc>
      </w:tr>
      <w:tr w:rsidR="00505FE4" w:rsidRPr="005216C9" w14:paraId="372088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FB53E37" w14:textId="77777777" w:rsidR="00505FE4" w:rsidRPr="005216C9" w:rsidRDefault="00505FE4" w:rsidP="00F77DC4">
            <w:pPr>
              <w:pStyle w:val="Nagwek1"/>
              <w:rPr>
                <w:szCs w:val="24"/>
              </w:rPr>
            </w:pPr>
            <w:r w:rsidRPr="005216C9">
              <w:rPr>
                <w:szCs w:val="24"/>
              </w:rPr>
              <w:t>Laboratorium</w:t>
            </w:r>
          </w:p>
        </w:tc>
      </w:tr>
      <w:tr w:rsidR="00505FE4" w:rsidRPr="005216C9" w14:paraId="6BB1CA22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1A5813" w14:textId="77777777" w:rsidR="00505FE4" w:rsidRPr="005216C9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5216C9" w14:paraId="2668F20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EA476A9" w14:textId="77777777" w:rsidR="00505FE4" w:rsidRPr="005216C9" w:rsidRDefault="00505FE4" w:rsidP="00F77DC4">
            <w:pPr>
              <w:pStyle w:val="Nagwek1"/>
              <w:rPr>
                <w:szCs w:val="24"/>
              </w:rPr>
            </w:pPr>
            <w:r w:rsidRPr="005216C9">
              <w:rPr>
                <w:szCs w:val="24"/>
              </w:rPr>
              <w:t>Projekt</w:t>
            </w:r>
          </w:p>
        </w:tc>
      </w:tr>
      <w:tr w:rsidR="00505FE4" w:rsidRPr="005216C9" w14:paraId="5CF2AFB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1AF9ED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5216C9" w14:paraId="3200F2B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54C0FA4" w14:textId="77777777" w:rsidR="00505FE4" w:rsidRPr="005216C9" w:rsidRDefault="00505FE4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5216C9" w14:paraId="6025AD3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6B9AFC" w14:textId="77777777" w:rsidR="00505FE4" w:rsidRPr="005216C9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5216C9" w14:paraId="6983D91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072A72B" w14:textId="77777777" w:rsidR="00505FE4" w:rsidRPr="005216C9" w:rsidRDefault="00505FE4" w:rsidP="00F77DC4">
            <w:pPr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5216C9" w14:paraId="6F9E08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2C113D" w14:textId="77777777" w:rsidR="00505FE4" w:rsidRPr="005216C9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1CB46C6D" w14:textId="77777777" w:rsidR="00505FE4" w:rsidRPr="005216C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216C9" w14:paraId="088BE98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4D77" w14:textId="77777777" w:rsidR="00505FE4" w:rsidRPr="005216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AD18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  <w:i/>
                <w:iCs/>
              </w:rPr>
              <w:t xml:space="preserve">Encyklopedia językoznawstwa </w:t>
            </w:r>
            <w:r w:rsidRPr="005216C9">
              <w:rPr>
                <w:rStyle w:val="normaltextrun"/>
              </w:rPr>
              <w:t xml:space="preserve">ogólnego, red. K. Polański, Wrocław 1993. </w:t>
            </w:r>
            <w:r w:rsidRPr="005216C9">
              <w:rPr>
                <w:rStyle w:val="normaltextrun"/>
                <w:i/>
                <w:iCs/>
              </w:rPr>
              <w:t>Encyklopedia języka polskiego</w:t>
            </w:r>
            <w:r w:rsidRPr="005216C9">
              <w:rPr>
                <w:rStyle w:val="normaltextrun"/>
              </w:rPr>
              <w:t>, red. S. Urbańczyk, Wrocław 1991.</w:t>
            </w:r>
            <w:r w:rsidRPr="005216C9">
              <w:rPr>
                <w:rStyle w:val="eop"/>
              </w:rPr>
              <w:t> </w:t>
            </w:r>
          </w:p>
          <w:p w14:paraId="7A35238B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R. Grzegorczykowa, </w:t>
            </w:r>
            <w:r w:rsidRPr="005216C9">
              <w:rPr>
                <w:rStyle w:val="normaltextrun"/>
                <w:i/>
                <w:iCs/>
              </w:rPr>
              <w:t xml:space="preserve">Wstęp do językoznawstwa, </w:t>
            </w:r>
            <w:r w:rsidRPr="005216C9">
              <w:rPr>
                <w:rStyle w:val="normaltextrun"/>
              </w:rPr>
              <w:t>Warszawa 2007.</w:t>
            </w:r>
            <w:r w:rsidRPr="005216C9">
              <w:rPr>
                <w:rStyle w:val="normaltextrun"/>
                <w:i/>
                <w:iCs/>
              </w:rPr>
              <w:t> </w:t>
            </w:r>
            <w:r w:rsidRPr="005216C9">
              <w:rPr>
                <w:rStyle w:val="eop"/>
              </w:rPr>
              <w:t> </w:t>
            </w:r>
          </w:p>
          <w:p w14:paraId="63A183AE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proofErr w:type="spellStart"/>
            <w:r w:rsidRPr="005216C9">
              <w:rPr>
                <w:rStyle w:val="normaltextrun"/>
              </w:rPr>
              <w:t>Jadacka</w:t>
            </w:r>
            <w:proofErr w:type="spellEnd"/>
            <w:r w:rsidRPr="005216C9">
              <w:rPr>
                <w:rStyle w:val="normaltextrun"/>
              </w:rPr>
              <w:t xml:space="preserve"> H., </w:t>
            </w:r>
            <w:r w:rsidRPr="005216C9">
              <w:rPr>
                <w:rStyle w:val="normaltextrun"/>
                <w:i/>
                <w:iCs/>
              </w:rPr>
              <w:t>Kultura języka polskiego. Fleksja, słowotwórstwo, składnia</w:t>
            </w:r>
            <w:r w:rsidRPr="005216C9">
              <w:rPr>
                <w:rStyle w:val="normaltextrun"/>
              </w:rPr>
              <w:t>, Warszawa 2005.</w:t>
            </w:r>
            <w:r w:rsidRPr="005216C9">
              <w:rPr>
                <w:rStyle w:val="normaltextrun"/>
                <w:i/>
                <w:iCs/>
              </w:rPr>
              <w:t> </w:t>
            </w:r>
            <w:r w:rsidRPr="005216C9">
              <w:rPr>
                <w:rStyle w:val="eop"/>
              </w:rPr>
              <w:t> </w:t>
            </w:r>
          </w:p>
          <w:p w14:paraId="46459189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Karpowicz T., </w:t>
            </w:r>
            <w:r w:rsidRPr="005216C9">
              <w:rPr>
                <w:rStyle w:val="normaltextrun"/>
                <w:i/>
                <w:iCs/>
              </w:rPr>
              <w:t>Kultura języka polskiego. Wymowa, ortografia, interpunkcja</w:t>
            </w:r>
            <w:r w:rsidRPr="005216C9">
              <w:rPr>
                <w:rStyle w:val="normaltextrun"/>
              </w:rPr>
              <w:t>, Warszawa 2009.</w:t>
            </w:r>
            <w:r w:rsidRPr="005216C9">
              <w:rPr>
                <w:rStyle w:val="eop"/>
              </w:rPr>
              <w:t> </w:t>
            </w:r>
          </w:p>
          <w:p w14:paraId="75ED211D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E. Łuczyński, J. Maćkiewicz, </w:t>
            </w:r>
            <w:r w:rsidRPr="005216C9">
              <w:rPr>
                <w:rStyle w:val="normaltextrun"/>
                <w:i/>
                <w:iCs/>
              </w:rPr>
              <w:t>Językoznawstwo ogólne</w:t>
            </w:r>
            <w:r w:rsidRPr="005216C9">
              <w:rPr>
                <w:rStyle w:val="normaltextrun"/>
              </w:rPr>
              <w:t>, Gdańsk 1999</w:t>
            </w:r>
            <w:r w:rsidRPr="005216C9">
              <w:rPr>
                <w:rStyle w:val="eop"/>
              </w:rPr>
              <w:t> </w:t>
            </w:r>
          </w:p>
          <w:p w14:paraId="251C4867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Markowski A., </w:t>
            </w:r>
            <w:r w:rsidRPr="005216C9">
              <w:rPr>
                <w:rStyle w:val="normaltextrun"/>
                <w:i/>
                <w:iCs/>
              </w:rPr>
              <w:t xml:space="preserve">Kultura języka polskiego. Teoria. Zagadnienia leksykalne, </w:t>
            </w:r>
            <w:r w:rsidRPr="005216C9">
              <w:rPr>
                <w:rStyle w:val="normaltextrun"/>
              </w:rPr>
              <w:t>Warszawa 2005.</w:t>
            </w:r>
            <w:r w:rsidRPr="005216C9">
              <w:rPr>
                <w:rStyle w:val="eop"/>
              </w:rPr>
              <w:t> </w:t>
            </w:r>
          </w:p>
          <w:p w14:paraId="49125C6D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  <w:i/>
                <w:iCs/>
              </w:rPr>
              <w:t>Nowe formy i normy, czyli poprawna polszczyzna w praktyce</w:t>
            </w:r>
            <w:r w:rsidRPr="005216C9">
              <w:rPr>
                <w:rStyle w:val="normaltextrun"/>
              </w:rPr>
              <w:t>, red. K. Kłosińska, Warszawa 2012.</w:t>
            </w:r>
            <w:r w:rsidRPr="005216C9">
              <w:rPr>
                <w:rStyle w:val="eop"/>
              </w:rPr>
              <w:t> </w:t>
            </w:r>
          </w:p>
          <w:p w14:paraId="6070A699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Podracki J., </w:t>
            </w:r>
            <w:r w:rsidRPr="005216C9">
              <w:rPr>
                <w:rStyle w:val="normaltextrun"/>
                <w:i/>
                <w:iCs/>
              </w:rPr>
              <w:t>Nowy słownik interpunkcyjny z zasadami przestankowania</w:t>
            </w:r>
            <w:r w:rsidRPr="005216C9">
              <w:rPr>
                <w:rStyle w:val="normaltextrun"/>
              </w:rPr>
              <w:t xml:space="preserve">, Warszawa 2005R. Przybylska, </w:t>
            </w:r>
            <w:r w:rsidRPr="005216C9">
              <w:rPr>
                <w:rStyle w:val="normaltextrun"/>
                <w:i/>
                <w:iCs/>
              </w:rPr>
              <w:t xml:space="preserve">Wstęp do nauki o języku polskim, </w:t>
            </w:r>
            <w:r w:rsidRPr="005216C9">
              <w:rPr>
                <w:rStyle w:val="normaltextrun"/>
              </w:rPr>
              <w:t>Kraków 2003.</w:t>
            </w:r>
            <w:r w:rsidRPr="005216C9">
              <w:rPr>
                <w:rStyle w:val="eop"/>
              </w:rPr>
              <w:t> </w:t>
            </w:r>
          </w:p>
          <w:p w14:paraId="5CB43617" w14:textId="77777777" w:rsidR="00505FE4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  <w:i/>
                <w:iCs/>
              </w:rPr>
              <w:t>Współczesny język polski</w:t>
            </w:r>
            <w:r w:rsidRPr="005216C9">
              <w:rPr>
                <w:rStyle w:val="normaltextrun"/>
              </w:rPr>
              <w:t>, pod red. J. Bartmińskiego, Wrocław 1993</w:t>
            </w:r>
            <w:r w:rsidRPr="005216C9">
              <w:rPr>
                <w:rStyle w:val="eop"/>
              </w:rPr>
              <w:t> </w:t>
            </w:r>
          </w:p>
        </w:tc>
      </w:tr>
      <w:tr w:rsidR="00505FE4" w:rsidRPr="005216C9" w14:paraId="6004C5B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72FF" w14:textId="77777777" w:rsidR="00505FE4" w:rsidRPr="005216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9F1E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H. Kurkowska, S. Skorupka, </w:t>
            </w:r>
            <w:r w:rsidRPr="005216C9">
              <w:rPr>
                <w:rStyle w:val="normaltextrun"/>
                <w:i/>
                <w:iCs/>
              </w:rPr>
              <w:t>Stylistyka polska</w:t>
            </w:r>
            <w:r w:rsidRPr="005216C9">
              <w:rPr>
                <w:rStyle w:val="normaltextrun"/>
              </w:rPr>
              <w:t>, Warszawa 2001 </w:t>
            </w:r>
            <w:r w:rsidRPr="005216C9">
              <w:rPr>
                <w:rStyle w:val="eop"/>
              </w:rPr>
              <w:t> </w:t>
            </w:r>
          </w:p>
          <w:p w14:paraId="11670CC1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>M. R. Mayenowa</w:t>
            </w:r>
            <w:r w:rsidRPr="005216C9">
              <w:rPr>
                <w:rStyle w:val="normaltextrun"/>
                <w:i/>
                <w:iCs/>
              </w:rPr>
              <w:t>, Język</w:t>
            </w:r>
            <w:r w:rsidRPr="005216C9">
              <w:rPr>
                <w:rStyle w:val="normaltextrun"/>
              </w:rPr>
              <w:t xml:space="preserve">, w: </w:t>
            </w:r>
            <w:r w:rsidRPr="005216C9">
              <w:rPr>
                <w:rStyle w:val="normaltextrun"/>
                <w:i/>
                <w:iCs/>
              </w:rPr>
              <w:t>Encyklopedia kultury polskiej XX wieku</w:t>
            </w:r>
            <w:r w:rsidRPr="005216C9">
              <w:rPr>
                <w:rStyle w:val="normaltextrun"/>
              </w:rPr>
              <w:t>, Wrocław 1991. </w:t>
            </w:r>
            <w:r w:rsidRPr="005216C9">
              <w:rPr>
                <w:rStyle w:val="eop"/>
              </w:rPr>
              <w:t> </w:t>
            </w:r>
          </w:p>
          <w:p w14:paraId="39610D33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5216C9">
              <w:rPr>
                <w:rStyle w:val="normaltextrun"/>
              </w:rPr>
              <w:t xml:space="preserve">A. Wilkoń, </w:t>
            </w:r>
            <w:r w:rsidRPr="005216C9">
              <w:rPr>
                <w:rStyle w:val="normaltextrun"/>
                <w:i/>
                <w:iCs/>
              </w:rPr>
              <w:t>Typologia odmian współczesnej polszczyzny</w:t>
            </w:r>
            <w:r w:rsidRPr="005216C9">
              <w:rPr>
                <w:rStyle w:val="normaltextrun"/>
              </w:rPr>
              <w:t>, Katowice 1987.</w:t>
            </w:r>
            <w:r w:rsidRPr="005216C9">
              <w:rPr>
                <w:rStyle w:val="eop"/>
              </w:rPr>
              <w:t> </w:t>
            </w:r>
          </w:p>
          <w:p w14:paraId="5B442322" w14:textId="77777777" w:rsidR="00505FE4" w:rsidRPr="005216C9" w:rsidRDefault="00505FE4" w:rsidP="00110FCD">
            <w:pPr>
              <w:rPr>
                <w:sz w:val="24"/>
                <w:szCs w:val="24"/>
              </w:rPr>
            </w:pPr>
          </w:p>
        </w:tc>
      </w:tr>
      <w:tr w:rsidR="00505FE4" w:rsidRPr="005216C9" w14:paraId="02692ED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D33" w14:textId="77777777" w:rsidR="00505FE4" w:rsidRPr="005216C9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5216C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129B0" w14:textId="77777777" w:rsidR="00505FE4" w:rsidRPr="005216C9" w:rsidRDefault="00110FCD" w:rsidP="00A0655B">
            <w:pPr>
              <w:ind w:left="72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Podające (wykład), problemowe (dyskusja).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5FE4" w:rsidRPr="005216C9" w14:paraId="645CD9C5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35AE5E" w14:textId="77777777" w:rsidR="00505FE4" w:rsidRPr="005216C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6F0698" w14:textId="373C88BF" w:rsidR="00505FE4" w:rsidRPr="005216C9" w:rsidRDefault="00B30E66" w:rsidP="00A0655B">
            <w:pPr>
              <w:ind w:left="72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Nie dotyczy</w:t>
            </w:r>
          </w:p>
        </w:tc>
      </w:tr>
    </w:tbl>
    <w:p w14:paraId="591B51A0" w14:textId="77777777" w:rsidR="00505FE4" w:rsidRPr="005216C9" w:rsidRDefault="00505FE4" w:rsidP="00505FE4">
      <w:pPr>
        <w:rPr>
          <w:sz w:val="22"/>
          <w:szCs w:val="22"/>
        </w:rPr>
      </w:pPr>
      <w:r w:rsidRPr="005216C9">
        <w:rPr>
          <w:sz w:val="22"/>
          <w:szCs w:val="22"/>
        </w:rPr>
        <w:t>* Literatura może być zmieniona po akceptacji Dyrektora Instytutu</w:t>
      </w:r>
    </w:p>
    <w:p w14:paraId="08175905" w14:textId="77777777" w:rsidR="00505FE4" w:rsidRPr="005216C9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5216C9" w14:paraId="2881DDC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2BECBE5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0B0B5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BA80983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Nr efektu uczenia się/grupy efektów</w:t>
            </w:r>
            <w:r w:rsidRPr="005216C9">
              <w:rPr>
                <w:sz w:val="24"/>
                <w:szCs w:val="24"/>
              </w:rPr>
              <w:br/>
            </w:r>
          </w:p>
        </w:tc>
      </w:tr>
      <w:tr w:rsidR="00505FE4" w:rsidRPr="005216C9" w14:paraId="3CD7272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26DB04" w14:textId="77777777" w:rsidR="00505FE4" w:rsidRPr="005216C9" w:rsidRDefault="00110FCD" w:rsidP="00A0655B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lastRenderedPageBreak/>
              <w:t>Testy z kolejnych partii materiału.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ACDE41" w14:textId="77777777" w:rsidR="00505FE4" w:rsidRPr="005216C9" w:rsidRDefault="00110FCD" w:rsidP="00110FCD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01, 02</w:t>
            </w:r>
          </w:p>
        </w:tc>
      </w:tr>
      <w:tr w:rsidR="00505FE4" w:rsidRPr="005216C9" w14:paraId="719D2AB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C35B" w14:textId="77777777" w:rsidR="00505FE4" w:rsidRPr="005216C9" w:rsidRDefault="00110FCD" w:rsidP="00A0655B">
            <w:pPr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Udział w dyskusji, wykonywanie zadanych ćwiczeń. </w:t>
            </w:r>
            <w:r w:rsidRPr="005216C9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7448A" w14:textId="77777777" w:rsidR="00505FE4" w:rsidRPr="005216C9" w:rsidRDefault="00110FCD" w:rsidP="00110FCD">
            <w:pPr>
              <w:jc w:val="center"/>
              <w:rPr>
                <w:sz w:val="24"/>
                <w:szCs w:val="24"/>
              </w:rPr>
            </w:pPr>
            <w:r w:rsidRPr="005216C9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01, 02, 03, 04</w:t>
            </w:r>
          </w:p>
        </w:tc>
      </w:tr>
      <w:tr w:rsidR="00505FE4" w:rsidRPr="005216C9" w14:paraId="08C4E0D5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EE0" w14:textId="77777777" w:rsidR="00505FE4" w:rsidRPr="005216C9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35587" w14:textId="77777777" w:rsidR="00505FE4" w:rsidRPr="005216C9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5216C9" w14:paraId="1EC29398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F1F51E" w14:textId="77777777" w:rsidR="00505FE4" w:rsidRPr="005216C9" w:rsidRDefault="00505FE4" w:rsidP="00F77DC4">
            <w:pPr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553A0A" w14:textId="77777777" w:rsidR="00110FCD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50% - testy z wiadomości</w:t>
            </w:r>
            <w:r w:rsidRPr="005216C9">
              <w:rPr>
                <w:rStyle w:val="eop"/>
              </w:rPr>
              <w:t> </w:t>
            </w:r>
          </w:p>
          <w:p w14:paraId="04A0900A" w14:textId="77777777" w:rsidR="00505FE4" w:rsidRPr="005216C9" w:rsidRDefault="00110FCD" w:rsidP="00110FCD">
            <w:pPr>
              <w:pStyle w:val="paragraph"/>
              <w:spacing w:before="0" w:beforeAutospacing="0" w:after="0" w:afterAutospacing="0"/>
              <w:textAlignment w:val="baseline"/>
            </w:pPr>
            <w:r w:rsidRPr="005216C9">
              <w:rPr>
                <w:rStyle w:val="normaltextrun"/>
              </w:rPr>
              <w:t>50% - udział w dyskusji</w:t>
            </w:r>
            <w:r w:rsidRPr="005216C9">
              <w:rPr>
                <w:rStyle w:val="eop"/>
              </w:rPr>
              <w:t> </w:t>
            </w:r>
          </w:p>
        </w:tc>
      </w:tr>
    </w:tbl>
    <w:p w14:paraId="29A4FE65" w14:textId="77777777" w:rsidR="00505FE4" w:rsidRPr="005216C9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5216C9" w14:paraId="20A16559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C029CE" w14:textId="77777777" w:rsidR="00505FE4" w:rsidRPr="005216C9" w:rsidRDefault="00505FE4" w:rsidP="00F77DC4">
            <w:pPr>
              <w:jc w:val="center"/>
              <w:rPr>
                <w:b/>
              </w:rPr>
            </w:pPr>
          </w:p>
          <w:p w14:paraId="1C1097C2" w14:textId="77777777" w:rsidR="00505FE4" w:rsidRPr="005216C9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NAKŁAD PRACY STUDENTA</w:t>
            </w:r>
          </w:p>
          <w:p w14:paraId="439AB1BD" w14:textId="77777777" w:rsidR="00505FE4" w:rsidRPr="005216C9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5216C9" w14:paraId="3508B20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B9B7F5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1D32DC8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90548E" w14:textId="77777777" w:rsidR="00505FE4" w:rsidRPr="005216C9" w:rsidRDefault="00505FE4" w:rsidP="00F77DC4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216C9" w14:paraId="700B0F32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28B" w14:textId="77777777" w:rsidR="00505FE4" w:rsidRPr="005216C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616" w14:textId="77777777" w:rsidR="00505FE4" w:rsidRPr="005216C9" w:rsidRDefault="00505FE4" w:rsidP="00F77DC4">
            <w:pPr>
              <w:jc w:val="center"/>
            </w:pPr>
            <w:r w:rsidRPr="005216C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0CB" w14:textId="77777777" w:rsidR="00505FE4" w:rsidRPr="005216C9" w:rsidRDefault="00505FE4" w:rsidP="00F77DC4">
            <w:pPr>
              <w:jc w:val="center"/>
            </w:pPr>
            <w:r w:rsidRPr="005216C9">
              <w:t xml:space="preserve">W tym zajęcia powiązane </w:t>
            </w:r>
            <w:r w:rsidRPr="005216C9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9F8DAD" w14:textId="77777777" w:rsidR="00505FE4" w:rsidRPr="005216C9" w:rsidRDefault="00505FE4" w:rsidP="00F77DC4">
            <w:pPr>
              <w:jc w:val="center"/>
              <w:rPr>
                <w:color w:val="FF0000"/>
              </w:rPr>
            </w:pPr>
            <w:r w:rsidRPr="005216C9">
              <w:t>W tym udział w zajęciach przeprowadzanych z wykorzystaniem metod i</w:t>
            </w:r>
            <w:r w:rsidR="00A4490B" w:rsidRPr="005216C9">
              <w:t> </w:t>
            </w:r>
            <w:r w:rsidRPr="005216C9">
              <w:t>technik kształcenia na odległość</w:t>
            </w:r>
          </w:p>
        </w:tc>
      </w:tr>
      <w:tr w:rsidR="00505FE4" w:rsidRPr="005216C9" w14:paraId="2132BEA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D9D6" w14:textId="77777777" w:rsidR="00505FE4" w:rsidRPr="005216C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DD81" w14:textId="18CF1E36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73F5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64C88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784BC50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FB" w14:textId="77777777" w:rsidR="00505FE4" w:rsidRPr="005216C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433" w14:textId="5CC6A999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E552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C711A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5CB8A6F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0ABD" w14:textId="77777777" w:rsidR="00505FE4" w:rsidRPr="005216C9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216C9">
              <w:rPr>
                <w:sz w:val="24"/>
                <w:szCs w:val="24"/>
              </w:rPr>
              <w:t>Udział w ćwiczeniach audytoryjnych</w:t>
            </w:r>
            <w:r w:rsidRPr="005216C9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B7DF" w14:textId="48662F79" w:rsidR="00505FE4" w:rsidRPr="005216C9" w:rsidRDefault="00474D5F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BD3A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C4465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2749CEE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33A2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9DA7" w14:textId="63FAF3A6" w:rsidR="00505FE4" w:rsidRPr="005216C9" w:rsidRDefault="0092625A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3</w:t>
            </w:r>
            <w:r w:rsidR="00474D5F" w:rsidRPr="005216C9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D44E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7767F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230B29B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B1C1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Przygotowanie projektu / eseju / itp.</w:t>
            </w:r>
            <w:r w:rsidRPr="005216C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2A67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A3D6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F0A4D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0B5AC94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B06F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8E8E" w14:textId="2D621CCB" w:rsidR="00505FE4" w:rsidRPr="005216C9" w:rsidRDefault="0092625A" w:rsidP="00A0655B">
            <w:pPr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BDB8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C1768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0D1799E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49C3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94AE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C50F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A8EDE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6C1FF31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7EFE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056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6E2C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95A09" w14:textId="77777777" w:rsidR="00505FE4" w:rsidRPr="005216C9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1E2ACFB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BCA9" w14:textId="77777777" w:rsidR="00505FE4" w:rsidRPr="005216C9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57D" w14:textId="77777777" w:rsidR="00505FE4" w:rsidRPr="005216C9" w:rsidRDefault="00110FC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0AEF" w14:textId="77777777" w:rsidR="00505FE4" w:rsidRPr="005216C9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05A73" w14:textId="77777777" w:rsidR="00505FE4" w:rsidRPr="005216C9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216C9" w14:paraId="2C6267A9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F3C1A" w14:textId="77777777" w:rsidR="00505FE4" w:rsidRPr="005216C9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619A1F" w14:textId="77777777" w:rsidR="00505FE4" w:rsidRPr="005216C9" w:rsidRDefault="00110FC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5216C9" w14:paraId="6D54478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F9469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216C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5D6E10" w14:textId="77777777" w:rsidR="00110FCD" w:rsidRPr="005216C9" w:rsidRDefault="00110FC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216C9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5216C9" w14:paraId="403053F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A1A94" w14:textId="77777777" w:rsidR="00505FE4" w:rsidRPr="005216C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216C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EA93AF" w14:textId="77777777" w:rsidR="00505FE4" w:rsidRPr="005216C9" w:rsidRDefault="00505FE4" w:rsidP="00110FCD">
            <w:pPr>
              <w:spacing w:before="60" w:after="60"/>
              <w:rPr>
                <w:b/>
                <w:bCs/>
                <w:sz w:val="24"/>
                <w:szCs w:val="24"/>
              </w:rPr>
            </w:pPr>
          </w:p>
        </w:tc>
      </w:tr>
      <w:tr w:rsidR="00505FE4" w:rsidRPr="005216C9" w14:paraId="3319510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9126887" w14:textId="77777777" w:rsidR="00505FE4" w:rsidRPr="005216C9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40BA30" w14:textId="58C39010" w:rsidR="00505FE4" w:rsidRPr="005216C9" w:rsidRDefault="0092625A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216C9">
              <w:rPr>
                <w:sz w:val="24"/>
                <w:szCs w:val="24"/>
              </w:rPr>
              <w:t>15</w:t>
            </w:r>
          </w:p>
          <w:p w14:paraId="3833B7A7" w14:textId="22E74449" w:rsidR="00110FCD" w:rsidRPr="005216C9" w:rsidRDefault="0092625A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216C9">
              <w:rPr>
                <w:b/>
                <w:bCs/>
                <w:sz w:val="24"/>
                <w:szCs w:val="24"/>
              </w:rPr>
              <w:t>0,6</w:t>
            </w:r>
            <w:r w:rsidR="00110FCD" w:rsidRPr="005216C9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6D45EE00" w14:textId="77777777" w:rsidR="00DB50E0" w:rsidRPr="005216C9" w:rsidRDefault="00DB50E0" w:rsidP="00505FE4"/>
    <w:sectPr w:rsidR="00DB50E0" w:rsidRPr="005216C9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01334" w14:textId="77777777" w:rsidR="00166ECC" w:rsidRDefault="00166ECC" w:rsidP="00505FE4">
      <w:r>
        <w:separator/>
      </w:r>
    </w:p>
  </w:endnote>
  <w:endnote w:type="continuationSeparator" w:id="0">
    <w:p w14:paraId="10CC20C1" w14:textId="77777777" w:rsidR="00166ECC" w:rsidRDefault="00166EC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AC74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8BC01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A667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7A4968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3B8D3" w14:textId="77777777" w:rsidR="00166ECC" w:rsidRDefault="00166ECC" w:rsidP="00505FE4">
      <w:r>
        <w:separator/>
      </w:r>
    </w:p>
  </w:footnote>
  <w:footnote w:type="continuationSeparator" w:id="0">
    <w:p w14:paraId="55BEF758" w14:textId="77777777" w:rsidR="00166ECC" w:rsidRDefault="00166ECC" w:rsidP="00505FE4">
      <w:r>
        <w:continuationSeparator/>
      </w:r>
    </w:p>
  </w:footnote>
  <w:footnote w:id="1">
    <w:p w14:paraId="6E73A89A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A6D2D"/>
    <w:multiLevelType w:val="multilevel"/>
    <w:tmpl w:val="60062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F6670"/>
    <w:multiLevelType w:val="multilevel"/>
    <w:tmpl w:val="65500D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C1AAE"/>
    <w:multiLevelType w:val="multilevel"/>
    <w:tmpl w:val="91ACE0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B395A"/>
    <w:multiLevelType w:val="multilevel"/>
    <w:tmpl w:val="C9FA00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82D80"/>
    <w:multiLevelType w:val="multilevel"/>
    <w:tmpl w:val="659816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D17416"/>
    <w:multiLevelType w:val="multilevel"/>
    <w:tmpl w:val="8368C3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D16F0"/>
    <w:multiLevelType w:val="multilevel"/>
    <w:tmpl w:val="76226B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053BF"/>
    <w:multiLevelType w:val="multilevel"/>
    <w:tmpl w:val="3CB40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15127"/>
    <w:multiLevelType w:val="multilevel"/>
    <w:tmpl w:val="0EE82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3E09AC"/>
    <w:multiLevelType w:val="multilevel"/>
    <w:tmpl w:val="62FCDD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F864A4"/>
    <w:multiLevelType w:val="multilevel"/>
    <w:tmpl w:val="6610E1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A12004"/>
    <w:multiLevelType w:val="multilevel"/>
    <w:tmpl w:val="FA1493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1800E6"/>
    <w:multiLevelType w:val="multilevel"/>
    <w:tmpl w:val="4052F4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885FC7"/>
    <w:multiLevelType w:val="hybridMultilevel"/>
    <w:tmpl w:val="1A78E0F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5C75640"/>
    <w:multiLevelType w:val="hybridMultilevel"/>
    <w:tmpl w:val="2A7E80A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D0F2244"/>
    <w:multiLevelType w:val="multilevel"/>
    <w:tmpl w:val="6FC0B32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2264071">
    <w:abstractNumId w:val="0"/>
  </w:num>
  <w:num w:numId="2" w16cid:durableId="387075026">
    <w:abstractNumId w:val="7"/>
  </w:num>
  <w:num w:numId="3" w16cid:durableId="53043723">
    <w:abstractNumId w:val="1"/>
  </w:num>
  <w:num w:numId="4" w16cid:durableId="1060985249">
    <w:abstractNumId w:val="3"/>
  </w:num>
  <w:num w:numId="5" w16cid:durableId="313149245">
    <w:abstractNumId w:val="8"/>
  </w:num>
  <w:num w:numId="6" w16cid:durableId="936600531">
    <w:abstractNumId w:val="5"/>
  </w:num>
  <w:num w:numId="7" w16cid:durableId="1837380393">
    <w:abstractNumId w:val="11"/>
  </w:num>
  <w:num w:numId="8" w16cid:durableId="1015881153">
    <w:abstractNumId w:val="15"/>
  </w:num>
  <w:num w:numId="9" w16cid:durableId="1595358033">
    <w:abstractNumId w:val="6"/>
  </w:num>
  <w:num w:numId="10" w16cid:durableId="1009411282">
    <w:abstractNumId w:val="12"/>
  </w:num>
  <w:num w:numId="11" w16cid:durableId="231696481">
    <w:abstractNumId w:val="4"/>
  </w:num>
  <w:num w:numId="12" w16cid:durableId="1614020915">
    <w:abstractNumId w:val="2"/>
  </w:num>
  <w:num w:numId="13" w16cid:durableId="1870948847">
    <w:abstractNumId w:val="9"/>
  </w:num>
  <w:num w:numId="14" w16cid:durableId="1182357756">
    <w:abstractNumId w:val="10"/>
  </w:num>
  <w:num w:numId="15" w16cid:durableId="1464495170">
    <w:abstractNumId w:val="13"/>
  </w:num>
  <w:num w:numId="16" w16cid:durableId="3670326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ECC"/>
    <w:rsid w:val="00110FCD"/>
    <w:rsid w:val="00166ECC"/>
    <w:rsid w:val="001E75B9"/>
    <w:rsid w:val="002A7236"/>
    <w:rsid w:val="002B0153"/>
    <w:rsid w:val="003D4723"/>
    <w:rsid w:val="003E6142"/>
    <w:rsid w:val="0045370E"/>
    <w:rsid w:val="00474D5F"/>
    <w:rsid w:val="0048707B"/>
    <w:rsid w:val="00505FE4"/>
    <w:rsid w:val="00507593"/>
    <w:rsid w:val="005216C9"/>
    <w:rsid w:val="005F6D5F"/>
    <w:rsid w:val="0062692C"/>
    <w:rsid w:val="006369D6"/>
    <w:rsid w:val="00687176"/>
    <w:rsid w:val="007608D5"/>
    <w:rsid w:val="007F36D7"/>
    <w:rsid w:val="00857978"/>
    <w:rsid w:val="008A2D5A"/>
    <w:rsid w:val="0090711C"/>
    <w:rsid w:val="0092625A"/>
    <w:rsid w:val="009A1A6D"/>
    <w:rsid w:val="00A0655B"/>
    <w:rsid w:val="00A4490B"/>
    <w:rsid w:val="00B30E66"/>
    <w:rsid w:val="00D340EF"/>
    <w:rsid w:val="00D54022"/>
    <w:rsid w:val="00DB50E0"/>
    <w:rsid w:val="00F10BBE"/>
    <w:rsid w:val="00FF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18B52"/>
  <w15:chartTrackingRefBased/>
  <w15:docId w15:val="{443A10BE-50BA-4AE7-939E-171EBB8C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ormaltextrun">
    <w:name w:val="normaltextrun"/>
    <w:basedOn w:val="Domylnaczcionkaakapitu"/>
    <w:rsid w:val="009A1A6D"/>
  </w:style>
  <w:style w:type="character" w:customStyle="1" w:styleId="eop">
    <w:name w:val="eop"/>
    <w:basedOn w:val="Domylnaczcionkaakapitu"/>
    <w:rsid w:val="009A1A6D"/>
  </w:style>
  <w:style w:type="paragraph" w:customStyle="1" w:styleId="paragraph">
    <w:name w:val="paragraph"/>
    <w:basedOn w:val="Normalny"/>
    <w:rsid w:val="009A1A6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odes&#322;ane\nowe%20wersje%20sylabus&#243;w%202024\PH2_pisa&#263;%20sprawnie%20i%20poprawni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F830B-5603-4067-B443-15C2E1D9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PH2_pisać sprawnie i poprawnie</Template>
  <TotalTime>7</TotalTime>
  <Pages>3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6</cp:revision>
  <cp:lastPrinted>2023-12-05T12:20:00Z</cp:lastPrinted>
  <dcterms:created xsi:type="dcterms:W3CDTF">2024-08-02T11:12:00Z</dcterms:created>
  <dcterms:modified xsi:type="dcterms:W3CDTF">2024-08-21T13:47:00Z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